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249" w:rsidRDefault="00515249" w:rsidP="0051524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Peter SHROPSOLE</w:t>
      </w:r>
      <w:r>
        <w:t xml:space="preserve">    </w:t>
      </w:r>
      <w:proofErr w:type="gramStart"/>
      <w:r>
        <w:t xml:space="preserve">   (</w:t>
      </w:r>
      <w:proofErr w:type="gramEnd"/>
      <w:r>
        <w:t>fl.1476)</w:t>
      </w:r>
    </w:p>
    <w:p w:rsidR="00515249" w:rsidRDefault="00515249" w:rsidP="0051524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Boughton</w:t>
      </w:r>
      <w:proofErr w:type="spellEnd"/>
      <w:r>
        <w:t xml:space="preserve"> under </w:t>
      </w:r>
      <w:proofErr w:type="spellStart"/>
      <w:r>
        <w:t>Blean</w:t>
      </w:r>
      <w:proofErr w:type="spellEnd"/>
      <w:r>
        <w:t>, Kent.</w:t>
      </w:r>
    </w:p>
    <w:p w:rsidR="00515249" w:rsidRDefault="00515249" w:rsidP="0051524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15249" w:rsidRDefault="00515249" w:rsidP="0051524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15249" w:rsidRDefault="00515249" w:rsidP="0051524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1476</w:t>
      </w:r>
      <w:r>
        <w:tab/>
        <w:t>He made his Will.   (Plomer p.431)</w:t>
      </w:r>
    </w:p>
    <w:p w:rsidR="00515249" w:rsidRDefault="00515249" w:rsidP="0051524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15249" w:rsidRDefault="00515249" w:rsidP="0051524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15249" w:rsidRDefault="00515249" w:rsidP="0051524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27 November 2016</w:t>
      </w:r>
    </w:p>
    <w:p w:rsidR="006B2F86" w:rsidRPr="00E71FC3" w:rsidRDefault="0051524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5249" w:rsidRDefault="00515249" w:rsidP="00E71FC3">
      <w:pPr>
        <w:spacing w:after="0" w:line="240" w:lineRule="auto"/>
      </w:pPr>
      <w:r>
        <w:separator/>
      </w:r>
    </w:p>
  </w:endnote>
  <w:endnote w:type="continuationSeparator" w:id="0">
    <w:p w:rsidR="00515249" w:rsidRDefault="0051524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5249" w:rsidRDefault="00515249" w:rsidP="00E71FC3">
      <w:pPr>
        <w:spacing w:after="0" w:line="240" w:lineRule="auto"/>
      </w:pPr>
      <w:r>
        <w:separator/>
      </w:r>
    </w:p>
  </w:footnote>
  <w:footnote w:type="continuationSeparator" w:id="0">
    <w:p w:rsidR="00515249" w:rsidRDefault="0051524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249"/>
    <w:rsid w:val="001A7C09"/>
    <w:rsid w:val="0051524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54DDC1-2305-4AE0-AED7-47719B2F5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2016-12-06T21:21:00Z</dcterms:created>
  <dcterms:modified xsi:type="dcterms:W3CDTF">2016-12-06T21:22:00Z</dcterms:modified>
</cp:coreProperties>
</file>